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02C" w:rsidRPr="009C741C" w:rsidRDefault="00FA602C" w:rsidP="009E28CA">
      <w:pPr>
        <w:spacing w:after="24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 -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ثانوي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-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-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الفصل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الثاني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والثقافة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الإسلامية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-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ثانوي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-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الدراسي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الثاني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</w:t>
      </w:r>
      <w:r w:rsidRPr="009C741C">
        <w:rPr>
          <w:rFonts w:ascii="&amp;quot" w:hAnsi="&amp;quot" w:cs="Times New Roman"/>
          <w:b/>
          <w:bCs/>
          <w:color w:val="0D0D0D"/>
          <w:rtl/>
        </w:rPr>
        <w:t>**********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الخامس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راوي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>1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حذيفة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اليمان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حسل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العبسي،أسلم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وأبوه،وشهد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أحدا،وقتل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.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أحاديث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كثيرة،وكان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صاحب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فيخبره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المنافقين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وأحوالهم،استعمله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المدائن،وكان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يصلي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خلف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يصلي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حذيفة،توفي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مقتل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عثمان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عفان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بأربعين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وثلاثين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معاني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الآتية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الديباج،معناها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اللغة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البج،وهو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النقش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والتزيين،فارسي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معرب،وهي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الثياب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المتخذة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الأبريسم،والمدبج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زينت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أطرافه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بالديباج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صحافها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صحفة،وهي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يشبع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الخمسة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فإنها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الذهب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والفضة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للكفار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الدنيا،وهذا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أخبار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واقعهم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وحالهم،وليس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أخبارا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مرجع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الضمائر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الآتية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صحافها،فإنها،لهم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الضمير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صحافها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الذهب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والفضلة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.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فإنها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والديباج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الذهب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والفضة،وفي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الكفار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الإبريق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المصبوغ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بالذهب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داخل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تخريم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الاستعمال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اتخاذ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ساعة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الذهب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للرجال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والنساء؟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للرجال،ويجوز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للنساء،والدليل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لباس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والذهب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ذكور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أمتى،وأحل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لإناثهم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الحكمة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تحريم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الحرير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للرجال؟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يؤدي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والإسراف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يربى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والخيلاء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والغرور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والتعالي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الحكمة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تحريم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الذهب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والفضة؟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الخيلاء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يكسر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قلوب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الفقراء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والمساكين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مشابهة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الكفار؛لأنهم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يستعملونها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ضياعا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للأموال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وتبذيرا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وإسرافا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للرجال؟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الدليل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للضرورة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الحاجة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لمصلحة،كان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يحتاج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لبسه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ساحة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القتال،أو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جلده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ذلك،فقد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روى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البخاري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وغيره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رخص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للزبير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وعبد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الرحمن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لبس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الحرير؛لحكمة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السادس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راوي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عبد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سلمان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الفرارسي،يعرف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بسلمان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الخير،أصله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فارس،وكان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مجوسيا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وأصبح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مولي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لرسول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اشار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بحفر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الخندق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غزوة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الأحزاب،كان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خيار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وزهادهم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وفضلائهم،ومن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عقلاء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الرجال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ونبلائهم،اختلف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موته،فقيل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خلافة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خلافة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عثمان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معاني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الآتية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رجيع،معناها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الروث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بالاستنجاء؟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الاستنجاء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مأخوذ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نجوت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الشجرة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وأنجبتها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قطعتها،سمي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يقطع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الأذى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والاستنجاء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شرعا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إزالة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الخارج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السبيلين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مخرجه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بالأحجار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ونحوها،والغالب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بالحجارة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ونحوها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يطلق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الاستجمار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شيء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الاستنجاء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بالأحجار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مقامها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كالمناديل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والورق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ونحوها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ينقي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وينظف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الاستنجاء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يلي،مع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التعليل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الورق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المنديل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الروث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البلاط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الأملس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جائز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جائز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*: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اهتمام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الإسلام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بالنظافة،أورد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أمثلة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أخرى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مظاهر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اهتمامه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وجوب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الوضوء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الصلاة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وجوب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الاغتسال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الجنابة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استحباب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الاغتسال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جمعة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استحباب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السواك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لتنظيف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احترام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المقدسات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الإسلامية،وضح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ذلك،ثم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أمثلة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أخرى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احترام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المقدسات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استقبال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القبلة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أثناء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الحاجة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أمثلة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احترام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المقدسات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الإسلامية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تحريم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قطع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الشجر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المكي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استقبال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القبلة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استدبارها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أثناء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الحاجة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البنيان؟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الدليل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الحاجة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البنيان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جائز؛لما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روى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البخاري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وغيره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ارتقيت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فوق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حفصة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حاجتي،فرأيت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مستدبر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القبلة،مستقبل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القاعدة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الأشياء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الاستنجاء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المطعومات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بأنواعها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ينظف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ويزيل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الخارج،كالزجاج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الأشياء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النجسة؛لأن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النجس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يزيل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النجاسة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الأشياء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المحترمة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كالأوراق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وجل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حدد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عدد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الحجارة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يستنجي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ثلاثة،فما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الاقتصار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الثلاثة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الاقتصار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الثلاثة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تنظيف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المحل،فإن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فلابد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الزيادة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التنظيف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والانقاء</w:t>
      </w:r>
      <w:r w:rsidRPr="009C741C">
        <w:rPr>
          <w:rFonts w:ascii="&amp;quot" w:hAnsi="&amp;quot" w:cs="Times New Roman"/>
          <w:b/>
          <w:bCs/>
          <w:color w:val="0D0D0D"/>
        </w:rPr>
        <w:t>.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السابع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راوي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الجليل،أنو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سعيد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الخدري،واسمه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الخزرجى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الأنصاري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الخدري،نسبة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خدرة،حي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الأنصار،استشهد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أبوه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أحد،وشهد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سعيد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الخندق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وبيعه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الرضوان،روى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ألفا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ومائة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وسبعين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حديثا،وكان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الفقهاء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المجتهدين،مات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أربع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وسبعين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معاني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الآتية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إياكم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الطرقات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الطرقات،معناها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للتحذير،والمعنى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احذروا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الطرقات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منصوبة،أي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احذروا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بضم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والراء،جمع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طرق،بضم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والراء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أيضا،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وطرق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طريق،والمقصود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التحذير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الشوارع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والأسواق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والأماكن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العامة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الأفنية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مجالسنا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فناء،وهو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المتسع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البيت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بضم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وتشديد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الدال،والمعنى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نستغني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الأماكن،لما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نحصل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فوائد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فإذا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أبيتم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المجلس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فأعطوا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حقه،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امتنعتم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الأماكن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ويؤنث،والمعنى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لابد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فامتثلوا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آداب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وحقوقه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الواجبة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عليكم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البصر،معناها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النظر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إليه،واصل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إطباق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الجفن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الجفن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تمتنع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الرؤية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الأذى،معناها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المارين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بقول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فعل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نحو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التضييق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احتقارهم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وغمزهم،وما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شابه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الطريق،والأفنية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العامة؟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والأفنية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ليست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للجلوس،لأنه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يترتب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أضرار،منها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التعرض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للفتنة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إيذاء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الآخرين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بالسب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والغمز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واللمز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الإطلاع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الأحوال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الخاصة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للناس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ضياع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الأوقات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فائدة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دليلا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جواز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النظر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للمحرمات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للمؤمنين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يغضوا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أبصارهم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ويحفظوا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فروجهم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أزكى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خبير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تعملون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بالمعروف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واجب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الواجبات؟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فوائده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الرقي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بالمجتمع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معالي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الأمور،وسمو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الأخلاق،وعلو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الآداب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المجتمع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مجتمع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وألفة،تربط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عناصره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والمودة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رأيك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الكتابة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الجدران؟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تدخل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إيذاء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الآخرين؟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الكتابة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الجدران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سيء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يشوه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منظر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ويؤذي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أصحاب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البيوت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يكتب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جدرانها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المسلم،وضح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بغض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البصر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وكفه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النظر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المحرمات،فالطريق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لمرور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النساء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اللاتي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يقضين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حوائجهن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بكف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الأذى،مثل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الاعتداء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بالكلام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السيء،كالسباب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والشتائم،والغيبة،والاستهزاء،والسخرية،وكذا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الاعتداء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بالنظر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بيوت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إذنهم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صباح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الخير،ومساء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بداية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السلام؟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ولماذا؟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يجوز،لأن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المسمين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السلام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ورحمة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وبركاته،فهو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دعاء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بالسلامة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والرحمة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والبركة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عدد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آداب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الواردة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البصر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وكفه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النظر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المحرمات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إغاثة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الملهوف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وتشميت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العاطس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إعانة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العاجز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هداية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الحيران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إرشاد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السبيل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ظلم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الظالم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الثامن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راوي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إمامة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الباهلي،أسمه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عجلان،صاحب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كثيرا،مات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أحدى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وثمانين،وقيل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وثمانين،رضي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وأرضاه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معاني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الآتية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>2: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الزعيم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البيت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ربض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المراء،معناها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الضامن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والكفيل،وأمنه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سبحانه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زعيم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القصر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ربض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يفتح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والباء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.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اسفل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بكسر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الميم،والمراد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هنا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الجدال،يقال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رأيته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طعنت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تزييفا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للقول،وتصغيرا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للقائل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الكذب،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الصدق،وهو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الأخبار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بخلاف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الواقع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صفات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المؤمن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الحسن،ما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ثمرة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ارتفاع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قدره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الدنيا،وعند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يثيبه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بقصر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فائدتين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فوائد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الداعية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الناجح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والمربي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الناصح،هو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لديه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فوائد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وأداب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وأخلاق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بصورة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مرغبة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مشوقة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يتلقاها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السامع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بكل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شوق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وتلهف،فيقبلها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قبولا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كريما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حسن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صاحبه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عالية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بهذه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الجملة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دراستك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للحديث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يطلب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يطلبه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الطالبون،وأنفس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يتنافس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المتنافسون،وهي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زميلك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أخطأ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خاطئة،ما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موقفك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بمثلها،بل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أسامحه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وأطلب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الهداية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مثل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للقاعدة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الجليلة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درء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المفاسد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مقدم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المصالح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الجدال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العقيم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فائدة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يعتقد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جازما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الحق،لأن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مفاسدة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يؤجج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الشحناء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والبغضاء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.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يوصل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المطلوب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الكذب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لمجرد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إضحاك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الدليل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يجوز،فقد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وعيد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شديد،جاء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يحدث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فيكذب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ليضحك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القوم،ويل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له،ويل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أشد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أنواع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الكذب؟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أشد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أنواع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الكذب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الكذب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الكذب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المتعلق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بالأموال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التاسع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راوي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الجليل،حبر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وأمام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التفسير،أبو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العباس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عبد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العباس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عبد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المطلب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القرشي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الهاشمي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عنهما،ولد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الهجرة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بثلاث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سنين،انتقل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أبويه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الهجرة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الفتح،دعا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بسعة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والفقه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الدين،من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أكثر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رواية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الحديث،وأعلمهم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بالتفسير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وأقدرهم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الاستنباط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وستين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للهجرة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النبوية،وعاش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أحدى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وسبعين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معاني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الآتية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>2: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غلام،معناها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ويطلق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الشخص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ولادته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يبلغ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الشباب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تجاهك،معناها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أحوالك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بالنصر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والتوفيق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والسداد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احفظ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يحفظك،وضح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الجملة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أحفظ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حدوده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تجاوزها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وحقوقه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بالعبادة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والشكر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وأوامره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بالامتثال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ونواهيه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بالاجتناب،فيحفظ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مصالح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دنياك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وبدنك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وأهلك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وولدك،ويحفظك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دينك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وإيمانك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فيحفظك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حياتك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الشبهات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المصلة،ومن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الشهوات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المحرمة،ويحفظك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موتك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فيتوفاك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الإيمان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والإسلام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هناك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أسباب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معينة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لحفظ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تعالى،اذكر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القيام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بالفرائض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الوجه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الأكمل،كأداء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الصلاة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وقتها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جماعة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المسجد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التقرب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استطاع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النوافل،كالسنن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الراتبة،والوتر،وصيام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الأيام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الدعاء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ونهارا،وسؤال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يحفظه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دائما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وأبدا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دينه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ودنياه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يحفظ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ثمرات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والآخرة،تحدث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بحفظه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دنياه،فيحفظه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بدنه،وفي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وأهله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يحفظه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دينه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الوقوع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الشبهات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المضلة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يزيغ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الصراط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المستقيم،ومن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الوقوع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الشهوات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المحرمة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يزنها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الشيطان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ويسهل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الوقوع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حفظه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لعبده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الزيغ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والهلاك،فيتوفاه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شهادة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محمد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الله،فمن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كلامه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دخل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يحفظه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قبره،وما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يأتي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الحشر،وأحوال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الآخرة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الخوف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والآخرة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وأعلم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اجتمعت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ينفعوك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بشيء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ينفعوك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بشيء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كتبه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يستعين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الإنسان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بالآخرين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حاجاته؟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بالتفصيل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لا،وإنما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المقصود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يصيب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العبد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دنياه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يضره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ينفعه،فكله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عليه،ولا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يصيب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العبد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كتب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مقادير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الكتاب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السابق،ولو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أجتهد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جميعا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الاستعانة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بالأخرين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الحوائج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الدنيوية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فجائز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يدخل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التعاون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والتقوى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به،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وتعاونوا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والتقوى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تعاونوا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الإثم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والعدوان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جالس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يقول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رزقني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يأتيني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رأيك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المقالة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مدعنأ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بالدليل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.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7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مقولة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خاطئة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فالايمان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الاستسلام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للشبهات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الرغبات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الخوض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الانحرافات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الضلالات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فالذي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بالايمان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الانتاج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روي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–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رحمه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–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–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: "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أعملوا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فكل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ميسر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خلق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"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8 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ينتقل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لعلاج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مرضه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مستشفي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كيف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تصرف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8 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خاطئ،لأن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يتوكل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ويدعوه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ويكمل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علاجه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مستشفى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واحد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شفاءه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لدى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المستشفيات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وإنما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وقضائه،وتصرفه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شيء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وردت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خصت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الشارع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الحكيم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بالحث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حفظها،أذكر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الصلاة،جاء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حفظوا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الصلوات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والصلوة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الوسطى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الأيمان،قال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واحفظوا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إيمانكم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الجوارح،مثل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اللسان،والفرج،روى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الحاكم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هريرة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حفظ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لحييه،وما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رجليه،أضمن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10: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ثمرات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الدعاء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10: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سؤال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الله،والذلة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له،وإظهار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الحاجة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والفقر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تلبية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لحاجات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الداعي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ودفع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الضر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الأجر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العظيم،والثواب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الجزيل،ومغفرة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الذنوب،وتكفير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السيئات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والأمان،واستشعار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24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الثقافة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الإسلامية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كيف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السبيل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معرفة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الأشياء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الحادثة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عصر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النبوة؟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القواعد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يدخل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الأحكام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حصر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الأدلة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العامة،وبين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كيف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يؤخذ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وصف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ويحل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الطيبات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ويحرم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الخبائث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القواعد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الشرعية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المقررة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لعباده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الطيبات،وحرم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الخبائث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،و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يرتاب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عاقل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دخول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الدخان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الخبائث،لما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يسببه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أضرار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تلقوا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بايديكم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التهلكة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المقاصد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الشرعية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المقررة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حفظ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النفس،وعدم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بها،بأي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شكل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الأشكال،ولا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كبيرة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النفس،فهو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يسوقها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أمراض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كثيرة،ويؤدي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التلف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والهلاك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بإجماع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الأطباء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المعتبرين،ولذلك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يسمى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القاتل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البعلي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ويوصف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انتحار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بطئ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تبذر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تبذيرا،والتبذير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ينفقه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الإنسان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طاعة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منفعة،ومن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بالنفع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يشك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عاقل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إنفاق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الأموال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إضاعة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فائدة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منه،بل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ضرر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محض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علمت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صديقا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ابتلى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بعادة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التدخين،فماذا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صانع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الحالة؟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أنصحة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بتركه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محرم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الشريعة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الإسلامية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يؤدي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متنوعة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دينية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واجتماعية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ومادية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وصحية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أثر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أضعاف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عملية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التربية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التربية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التربية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بالقدوة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المدخن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ومثله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المعلم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مقتنع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بضرر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التدخين،وهو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عندما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السيئة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فإن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استجابة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ستكون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ضعيفة؛لما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يرى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مخالفة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للفعل،وهذا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بدوره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يؤثر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جوانب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التربية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الأخرى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الدينية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للتدخين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يتأذى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برائحته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الملائكة،والمصلون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يثقل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المدخن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الصوم،وأن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المكثرين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للتدخين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فإنه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يأنس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بصومه،وأما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صيام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النافلة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يعرفه؛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يحرمه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شهوته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يستطيع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مجالسة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الخير،أو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السفر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معهم،أو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صحبتهم،وهذا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يفوته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خيرا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الاجتماعية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للتدخين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يؤذي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الآخرين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برائحته،ويفسد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مجالسهم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واجتماعاتهم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والتباغض،بل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وقطع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العلائق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والصلاة،وترك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الزيارات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والأمة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والوطن،وضح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المتعلقة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بالفرد،أنه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يضيع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مردود،ويفسد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ثيابه،وغير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المتعلقة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والوطن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فتظهر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أضراره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الحرائق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المدخنون،وفي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الأمراض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الناتجة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بسببه،وما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تصرفه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الدولة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علاجها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أموال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طائلة،كما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يؤدي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المدخرات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تدمرا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المجتمع،وتضعف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وإنتاجه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يتبع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أيضا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علاجات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ومصحات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وغيرها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عدد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الأضرار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للتدخين؟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رئيس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السرطان،خاصة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سرطان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الفم،واللسان،والبلعوم،والحنجرة،والمريء،والمعدة،وسر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الرئة،والدم،وغيرها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الحلق،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وبحه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مزمنة،وضعفا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حاستي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والذوق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جلطة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والدماغ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الربوي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يشوه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الوجه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.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وتظهر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صاحبه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زرقة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صفرة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بدنه،ويشوه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الأسنان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والشفة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تقلب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الزاج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وكثرة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القلق،وسرعة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الغضب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تتكدس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السموم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الكبد،فيشعر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المدخن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بالتعب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والإرهاق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مجهود،لأن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تستطيع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حجز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السموم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الكثيرة،فلذلك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يضعف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القيام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بالأنشطة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الرياضية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وجهة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نظرك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الأسباب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المؤدية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للوقوع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ضعف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الإيمان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الناس،ووسوسة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الشيطان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بفعله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غلبة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العقل،والجهل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بحكمه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ضرره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المدخنين،وإغراء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أصحاب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السوء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بذلك،وزعمهم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رجولة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وكمال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الدعاية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وسائل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الإعلام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المشبوهة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ضعف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الشخصية،فبعض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الصغار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الجهلة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بحس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نفسه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بالنقص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ويظن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شربه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كمال،أو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مظاهر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الرجولة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استعماله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يدفع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الصغار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تقليدهم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الإطلاع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والتجربة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10: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أفضل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الطرق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للتخلص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عدة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التدخين؟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10: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استشعار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الفعل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محرم،وأنه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أرضاء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وعلا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الاستعانة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تعالى،والتوكل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عليه،مع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بذل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الأسباب،والدعاء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بصدق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وإخلاص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العزيمة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الصادقة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الجازمة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الإقلاع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عنه،وعدم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التردد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مجالسة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المدخنين،وتغير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هؤلاء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الرفقة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بغيرهم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الالتفات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للوهم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القائل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إمكانية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تركه،لأنه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فاسد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استشعار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أضراره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وغير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قطعة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مباشرة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قبل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تمكنه،والأولى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قطعة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تدرج؛لأنه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أنفع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وأصلح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والمصابرة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يتعود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الجديدة،وليعلم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فترة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يسيرة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الألم،وسرعان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تزول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(1</w:t>
      </w:r>
      <w:r w:rsidRPr="009C741C">
        <w:rPr>
          <w:rFonts w:ascii="&amp;quot" w:hAnsi="&amp;quot" w:cs="Times New Roman"/>
          <w:b/>
          <w:bCs/>
          <w:color w:val="0D0D0D"/>
        </w:rPr>
        <w:t xml:space="preserve">)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العام؟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سياسية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تستمد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أصولها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الفكر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التابع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عقائد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التوراة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وشرائع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التلمود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والمأسونية؟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قرينة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الماسونية،ألا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بحته،في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شكلها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وأسلوبها،ومضمونها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أشخاصها،وتخدم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أهداف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مباشر،فهي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الجهاز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التنفيذي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الرسمي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لليهودية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الماسونية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مبطنة،تظهر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شعارات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إنسانية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عامة،قد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ينضوي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لوائها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اليهود،وهي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علمانية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الحادية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سرية،تخدم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مباشر،فهي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الخفية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تهيئ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الظروف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والأوضاع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لليهود،ولذلك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تستخدمها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لتحقيق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أهدافها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بروتوكولات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صهيون؟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مقررات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سرية،كشفت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التاسع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عشر،وقد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إنكارها،إلا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الأدلة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توفرت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لإثبات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صحتها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وصدورها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صهيون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ويمكن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تلخص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محاضر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البروتوكولات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بالنقاط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التالية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زعزعة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مقومات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المجتمع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الحاضر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وأنظمة؛لتمكين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الاستنثار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القوميات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والأديان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والأمم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المسيحية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بصفة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خاصة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زيادة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فساد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أنظمة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الحكم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الحاضرة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أوربا،والتي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تؤمن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بفسادها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وانهيارها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السيطرة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وسائل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النشر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والدعاية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والصحف،واستخدام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الذهب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لإثارة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الاضطرابات،وإغراء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بالشهوات،وإشاعة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الخلاعة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والدليل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القاطع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صحة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المقررات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حوته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خطط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جهنمية،هو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تنفيذ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خطط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ودساس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ومؤامرات،ومن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يقرؤها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صدرت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التاسع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عشر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مدى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تحقق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الكثير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ورد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بدأت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زعيمها؟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ظهور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السابع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عشر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الميلادي،وفي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التاسع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عشر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ظهرت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كحركة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سياسية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تدعو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تجميع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وطن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خاص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وظهر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تزل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كزعيم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لهذه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الحركة،وبقيادته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مؤتمر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بسويسرا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1897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أسس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شعب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المختار،فأرواح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إسرائيل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جزء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الله،والأرواح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أرواح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شيطانية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شبيهة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بأرواح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الحيوانات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للإسرائيلي،ومن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حقه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يتسلط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فلسطين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الهدف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الأساس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لليهود،وهي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ارض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الميعاد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أنحاء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يمثلون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شعبا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واحدا،ينتمي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واحد،ومن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اعتبار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الجنسية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الإسرائيلية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أهداف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إثارة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الروح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القتالية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اليهود،والعصبية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الدينية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والقومية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لهم،للتصدي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للأديان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والأمم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والشعوب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سيطرة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العالم،والمنطلق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إقامة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حكومتهم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الميعاد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تمتد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إشعال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الخصومة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الحاقدة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لتصارع،وإشعال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الدول؛لتضعف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وتقوم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دولتهم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مقررات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مؤتمر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بال،بسويسرا؟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وضع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المؤتمر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برنامج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الحركة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تتمثل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استعادة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مملكة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إسرائيل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لحدودها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التاريخية،وإعادة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الشعب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وطنه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القديم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وضع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أسس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المنظمة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أوصى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المؤتمر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بالتدابير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التالية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لتحقيق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الأهداف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تنمية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الاستعمار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فلسطين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بطرقة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منظمة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إيقاظ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الوعي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القومي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القيام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بالسعي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لدى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الحكومات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المختلفة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لتأييد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كفاح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لتحقيق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أهداف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تنظيم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العناصر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اليهودية،وتوثيق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الروابط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بإنشاء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المؤسسات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والدولية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وفقا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للقوانين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الفرعية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الدول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المختلفة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النماذج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الاساليب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لتحقيق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أهدافها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إثارة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الفتن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والمكائد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والمؤامرات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مدار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التاريخ،ومن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أمثلة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هاجر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المدينة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عاهد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تنكروا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العهد،واخذوا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يدسون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سمومهم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للتفرقة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المشركين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أخرجهم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المدينة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خاسئين</w:t>
      </w:r>
      <w:r w:rsidRPr="009C741C">
        <w:rPr>
          <w:rFonts w:ascii="&amp;quot" w:hAnsi="&amp;quot" w:cs="Times New Roman"/>
          <w:b/>
          <w:bCs/>
          <w:color w:val="0D0D0D"/>
        </w:rPr>
        <w:t>.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بتأجيج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الفتنة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الخليفة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الراشد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عثمان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عفان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نتائج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حركته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الهدامة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استشهد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عثمان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بأيدي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الثوار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الثورة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الفرنسية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استغل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الثورة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الفرنسية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مهاجمة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الأديان،وضرب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القيم،والترويج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للشعارات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الفارغة،وكان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خططها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ودستورها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الأخلاقي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الأولى،وقد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إشعال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أوراها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إسقاط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الخلافة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العثمانية،ولا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يخفي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الدونمة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الثورة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البلشفية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الروسية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الحكم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القيصري،ومن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المعلوم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جذور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الماركسي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يهودية،فقد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كارل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ماركس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المانيا</w:t>
      </w:r>
      <w:r w:rsidRPr="009C741C">
        <w:rPr>
          <w:rFonts w:ascii="&amp;quot" w:hAnsi="&amp;quot" w:cs="Times New Roman"/>
          <w:b/>
          <w:bCs/>
          <w:color w:val="0D0D0D"/>
        </w:rPr>
        <w:t>.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محاولة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إغراق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الشعوب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الرذيلة،ونشر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الفاحشة،وقد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تولى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ممارسة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تجارة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والترويج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له،وإدارة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البارات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أوربا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وأمريكا،وفي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اسرائيل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نفسها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السيطرة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الأدب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والفن،بنشر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الأدب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المنحل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الإباحي،وتشجيع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الاتجاهات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المنحرفة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الأدب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السيطرة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صناعة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السينما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الغربي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وغيره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النصب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والرشوة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والسرقة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والاحتيال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الحركات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الهدامة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استخدمتها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لتحقيق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مأربها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الماسونية،وهي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منظمة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يهودية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سرية،تعمل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خفاء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تحقيق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مصالح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الكبرى،والماسونية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خداعة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توهم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السامعين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مهنة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شريفة،حيث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البناؤون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الأحرار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شعارها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والاخاء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والمساواة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بناي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برث،أي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العهد،وقد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أسست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الجمعية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1834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أمريكا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نوادي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الليونز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العالمية،ومعنى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الليونز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الأسود،وهي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نواد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ماسونية،مركزها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أمريكا،ولها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عملاء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سريون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أنحاء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نوادي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الروتاري،وقد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اسست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1905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شيكاغو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أمريكا،ثم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أمتدت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انحاء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10: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موقف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علماء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المنظمات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المشبوهة؟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10: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اصدر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المجمع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الفقهي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بمكة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المكرمة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برئاسة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سماحة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الشيخ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عبد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حميد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رحمه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دورته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المنعقدة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بتاريخ</w:t>
      </w:r>
      <w:r w:rsidRPr="009C741C">
        <w:rPr>
          <w:rFonts w:ascii="&amp;quot" w:hAnsi="&amp;quot" w:cs="Times New Roman"/>
          <w:b/>
          <w:bCs/>
          <w:color w:val="0D0D0D"/>
        </w:rPr>
        <w:t xml:space="preserve"> 10/8/1398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قرارا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شرعيا،أعتبر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الماسونية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والأندية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التابعة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كالليونز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والروتاري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أخطر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المنظمات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الهدامة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والمسلمين،وأن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ينتسب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بحقيقتها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وأهدافها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كافر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بالإسلام،مجانب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لأهله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اصدر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المجلس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بمدينة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كراتشي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باكستان،بيانا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29/12/1970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يحذر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أنحاء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الاشتراك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الأندية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الصهيونية؛لأنها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أحدى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الماسونية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العالمية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لحساب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اسرائيل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أصدرت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لجنة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الفتوى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بالأزهر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الشريف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بيانا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15/5/1985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بتحرير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الانتساب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الأندية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الروتاري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الاشتراك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عضويتها،لأنها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أخطر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المنظمات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الهدامة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لحساب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الماسونية،ويسيطر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والسهاينة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والإيثار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العلاقة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والإيثار؟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بينهما؟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والإيثار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صفتان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الصفات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السامية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يتحلى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أصحاب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الأخلاق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الحسنة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الجود،لأن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البذل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والعطاء،أما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فيزيد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تقديم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شيء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كيف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بالوقت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والعلم؟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بالوقت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أوقات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الراحة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والفراغ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منفعة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كالتبرع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الجمعيات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الخيرية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بالمعروف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والنهي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المنكر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بالعلم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ببذلة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للسائلين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والمتعلمين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مقابل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مادي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خيالك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يمكن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يتمثل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بخلق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الإيثار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فقير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مبلغ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كبير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ليقوم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محرم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كتهريب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مخدرات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مثلا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ولكنه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رفض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لمرضاة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رغم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موظف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اكتشف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اختلاسات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رئيسة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العمل،فأثر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مرضاة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والإبلاغ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رئيسه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السكوت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وأرضاء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الرئيس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ظل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فترة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طويلة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يوفر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راتبه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ليشتري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منزل،وعندما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اجتمع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جاءه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يستطيع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سداده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فأثره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نفسه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وأعطاه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خلقا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محمودا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الجاهلية،وجاء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فتمم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الخلق،اذكر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يمكن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تستنتجه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العهدين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الجاهلية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للتفاخر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والمباهاة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وكسب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الحمد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الناس،أما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لطلب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مرضاة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والثواب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الجاهلية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نوعا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التبذير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والاسراف،أما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للمحتاجين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حاجتهم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مراتب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مثال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بالنفس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تعالى،ومثال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قصة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الحمام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الأنصاري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غزوة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قوموا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عرضها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السموات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وكانت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تمرات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فرمى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وقاتل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قتل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مراتب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الإيثار؟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مراتبه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مرضاة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غيره،وإيثار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الدنيا،وما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يبقى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يفني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الخلق،وحقيقته،أن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بالشيء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لغيره،يقدمه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نفسه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الحاجة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إليه،ابتغاء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لمرضاة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لأجل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مدح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منصب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درجات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الإيثار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بالنفس،وهو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بحياته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بقاء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بقاؤه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أشد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نفعا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للمسلمين،مع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حاجته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بقاء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نفسه،وقد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أصحاب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محمد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يقولون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نفسي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لنفسك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الفداء،ونحري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نحرك،متمثلين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عمليا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بالمال،وهو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المرء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لغيره،مع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حاجته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إليه،كإيثار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الأنصار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لإخوانهم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المهاجرين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القدوة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الايثار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مثالا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سهل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جاءت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امرأة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فقالت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أكسوك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هذه،فأخذها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محتاجا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إليها،فلبسها،فرأها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الصحابة،فقال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الله،ما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أحسن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فاكسيئها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نعم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لأمه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أصحابه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فقالوا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أحسنت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رايت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أخذها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محتاجا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إليها،ثم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سألته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إياها،وقد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عرفت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يسأل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شئا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فيمنعه،فقال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رجوت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بركتها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لبسها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أكفن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حق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والأقارب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بالعقوق؟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صور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الكتاب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العقوق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ايذاء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الوالدين،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بفعل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ترك،ألا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لمسوغ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شرعي،فعندها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عقوقا،كما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الوالدان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بفعل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معصية،أو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فريضة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صورة،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رفع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الصوت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أثناء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التحدث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إليهما،عدم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قضاء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حوائجهما،الاستهزاء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والسخرية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تصرفاتها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رأى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ابيه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يدعو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التنبيه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والنصح،فما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الأسلوب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الأمثل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يتلطف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ويتأدب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تنبيههما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نجاة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العقوبة،ولكن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يتقبل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النصح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ولده،فلذلك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الأولى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يناصحه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بطريق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مباشر،مثل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يطلب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المسجد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يتكلم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الموضوع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الفلاني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يرى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بحاجة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إليه،أو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يهدي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لوالده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كتابا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التنبيه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الغلط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يفعله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يضعه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عينيه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يتقصد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توجيهه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يشعر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بذلك،فيستكبر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قراءته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وقبوله،أو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وسيلة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أخرى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النصح،لكن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مباشرة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تجعل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ينفر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ويستكبر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بالتفصيل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محدود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بزمن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تختلف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باختلاف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الريب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ومنزلته،فصله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البعيد،كما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تختلف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باختلاف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الأحوال،فصلة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المريض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والمحتاج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غيره،وصلة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الصغير،كما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تختلف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باختلاف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الأمكنة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البلد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خارج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وهكذا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دليلين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القرآن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وجوب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عقوقهما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وقضى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ربك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تعبدوا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اياه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وبالوالدين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احسانا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أنبئكم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بأكبر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الكبائر؟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قلنا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الإشراك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بالله،وعقوق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الوالدين</w:t>
      </w:r>
      <w:r w:rsidRPr="009C741C">
        <w:rPr>
          <w:rFonts w:ascii="&amp;quot" w:hAnsi="&amp;quot" w:cs="Times New Roman"/>
          <w:b/>
          <w:bCs/>
          <w:color w:val="0D0D0D"/>
        </w:rPr>
        <w:t xml:space="preserve">...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حقوق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بإيجاز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بهما،والاحسان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اليهما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،وترك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عقوقهما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طاعتهما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بقدر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استطاعته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معصية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التلطف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الخطاب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معهما،وعدم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التضجر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الأحوال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التواضع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لهما،وهضم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أمامهما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الدعاء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حياتهما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وبعد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موتهما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لعنهما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أقاربهما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وأصحابهما،ويحترمهم،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حياتهما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وبعد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مماتهما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دعوتهما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وتلعيمهما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9: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مصادقتهما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ومصاحبتهما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دليلين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القرآن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الأقارب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الرحم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وءات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القربى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حقه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يدخل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قاطع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الفرق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الكامل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والمكافئ؟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7: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الكامل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القاطع،والمكافئ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أرحامه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يصلونه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فضل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والصلة؟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فضل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والصلة؟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8: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الرزق،وطول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العمر،وبركة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لدخول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الجنة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للتوفيق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الحياة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والسعادة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فيها،وبر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الأولاد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والذرية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بعضا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نتائج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العقوق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والقطيعة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9: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لدخول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تؤدي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معيشة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الضنك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والأخرة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تؤدي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عقوق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الأولاد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بابائهم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لقلة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بركة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العمر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السماع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أنواع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المسموعات؟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التمثيل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لكل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بمثال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مسموع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ويرضاه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فالاستماع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محمود،وأفضل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القرأنت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الكريم،وكذلك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خطبة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الجمعة،واستماع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الوالدين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واستماع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المواعظ،ودروس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النافع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مسموع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مباح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مأذون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يبغضه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فالاستماع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مباح،وهذا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الأذل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مسموع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الشرع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بذمة،كسماع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القصص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والحكايات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فحش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كذب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فيهما،وسماع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المعتاد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المباح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مسموع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يبغضه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ويكرهه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ونهي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ومدح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المعرضين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فالاستماع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مذموم،واجتنابه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واجب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كسماع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يطعن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بالدين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وسماع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الأغاني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الأغاني؟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الأدلة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تقول،ثم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اربعنا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المفاسد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المترتبة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سماعه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محرم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بالقرآن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والاجماع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يشتري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ليضل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كثير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الصحابة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والتابعين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الحديث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الغناء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ليكونن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أمتي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أقوام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يستحلون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والحرير،والخمر،والمعازف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مفاسده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وأثاره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السيئة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النفرة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القرآن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الكريم،والمواعظ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النافعة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يلهي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القرآن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وتدبره،وذوق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حلاوته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،وسر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وسببه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مزمار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الشيطان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،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يجتمع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وقرآن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الرحمن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أبدا،لما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التضاد،فالقرأن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إتباع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الهوى،ويأمر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العفة،والغنياء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يأمر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بضد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الحقيقة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بريد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للزنا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والفاحشة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والغزل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والنساء،وغير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يدعو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الرذيلة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والفساد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به،وانصرافه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محبة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المحلة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الحقيقية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أيهما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أشد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تحريما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رجل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أمراة،مع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التعليل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تقول؟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المرأة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اشد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حرمة،لأن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أخرى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صوت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أمرأة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أجنبية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الدليل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تقول؟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صور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التنصت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الأخرين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حرام،وتحريم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مقاصد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الشريعة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الاسلامية،حيث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جاءت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بالمحافظة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أسرار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وأمورهم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الخاصة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يحبون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يطلع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أحد،وقد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ورد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تجسسوا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والتجسس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بالاستماع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وغيره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توعد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النبي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يفعل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ذلك،فقال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حديث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قوم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كارهون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أذنيه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الأنك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يوم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القيامة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صورة</w:t>
      </w:r>
      <w:r w:rsidRPr="009C741C">
        <w:rPr>
          <w:rFonts w:ascii="&amp;quot" w:hAnsi="&amp;quot" w:cs="Times New Roman"/>
          <w:b/>
          <w:bCs/>
          <w:color w:val="0D0D0D"/>
        </w:rPr>
        <w:t xml:space="preserve">: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تجد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أناسا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يتحدثون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بصوت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منخفض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فتحاول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التنصت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لحديثهم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التنصت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بيوتهم،أو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غرفهم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التنصت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الاجهزة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هاتف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وغيره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معنى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الغيبة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والنميمة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حكمهما؟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الغيبة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أخاك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غيبته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بما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يكره،والنميمة،ونقل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الناس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جهة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الافساد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محرمتان،ومن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الكبائر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ينبغي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نقلت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النميمة؟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6: 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يصدق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النمام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ينهاه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وينصححه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  <w:rtl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يبغضه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حتى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يترك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4: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يظن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بأخيه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الغائب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سوءا</w:t>
      </w:r>
      <w:r w:rsidRPr="009C741C">
        <w:rPr>
          <w:rFonts w:ascii="&amp;quot" w:hAnsi="&amp;quot" w:cs="Times New Roman"/>
          <w:b/>
          <w:bCs/>
          <w:color w:val="0D0D0D"/>
        </w:rPr>
        <w:t xml:space="preserve">,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5: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يدفعه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الكلام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التجسس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والتحري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الذكر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24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المراد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شرعا؟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1: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يجري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اللسان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والقلب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تسبيح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وحمده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والثناء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وقراءة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كتابة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ودعائه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وتنفيذ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أوامره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والتفكر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الألة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مخلوقاته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للانسان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وضح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معنى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الجملة،مينا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السبب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ذلك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معناها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الإنسان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هذه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الدنيا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يتقلب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فيها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إلى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حال،فمن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الصحة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والمرض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الغي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والفقر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والضعف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وهو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جميع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أحواله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وظروفه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مرتبط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سبحانه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غني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لحظة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اللحظات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الخالق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المدبر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لجميع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شؤونه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س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اذكر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ثلاثة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أنواع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الذكر،مع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الادلة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 w:hint="eastAsia"/>
          <w:b/>
          <w:bCs/>
          <w:color w:val="0D0D0D"/>
          <w:rtl/>
        </w:rPr>
        <w:t>ج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قراءة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كتاب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تعالى،روى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الترمذي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ابن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مسعود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رضي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رسول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صلى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وسلم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قرأ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حرفا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كتاب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حسنة،والحسنة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بعشر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أمثالها،لا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أقول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ولكن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ألف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حرف،ولام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حرف،وميم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حرف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2: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الاستغفار،قال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نوح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عليه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السلام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فقلت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استغفروا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ربكن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كان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غفارا</w:t>
      </w:r>
      <w:r w:rsidRPr="009C741C">
        <w:rPr>
          <w:rFonts w:ascii="&amp;quot" w:hAnsi="&amp;quot" w:cs="Times New Roman"/>
          <w:b/>
          <w:bCs/>
          <w:color w:val="0D0D0D"/>
        </w:rPr>
        <w:t xml:space="preserve">. </w:t>
      </w:r>
    </w:p>
    <w:p w:rsidR="00FA602C" w:rsidRPr="009C741C" w:rsidRDefault="00FA602C" w:rsidP="009C741C">
      <w:pPr>
        <w:spacing w:after="0" w:line="240" w:lineRule="auto"/>
        <w:rPr>
          <w:rFonts w:ascii="Times New Roman" w:hAnsi="Times New Roman" w:cs="Times New Roman"/>
          <w:b/>
          <w:bCs/>
          <w:color w:val="0D0D0D"/>
        </w:rPr>
      </w:pPr>
    </w:p>
    <w:p w:rsidR="00FA602C" w:rsidRPr="009C741C" w:rsidRDefault="00FA602C" w:rsidP="009C741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D0D0D"/>
        </w:rPr>
      </w:pPr>
      <w:r w:rsidRPr="009C741C">
        <w:rPr>
          <w:rFonts w:ascii="&amp;quot" w:hAnsi="&amp;quot" w:cs="Times New Roman"/>
          <w:b/>
          <w:bCs/>
          <w:color w:val="0D0D0D"/>
        </w:rPr>
        <w:t xml:space="preserve">3: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التفكر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مخلوقات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بالقلب،فهذا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من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أعظم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الذكر،قال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تعالى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: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أن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السموات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والأرض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واختلاف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الليل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والنهار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لأيات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لأولى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الالباب،الذين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يذكرون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الله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قياما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وقعودا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وعلى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جنوبهم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ويتفكرون</w:t>
      </w:r>
      <w:r w:rsidRPr="009C741C">
        <w:rPr>
          <w:rFonts w:ascii="&amp;quot" w:hAnsi="&amp;quot" w:cs="Times New Roman"/>
          <w:b/>
          <w:bCs/>
          <w:color w:val="0D0D0D"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في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خلق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السموات</w:t>
      </w:r>
      <w:r w:rsidRPr="009C741C">
        <w:rPr>
          <w:rFonts w:ascii="&amp;quot" w:hAnsi="&amp;quot" w:cs="Times New Roman"/>
          <w:b/>
          <w:bCs/>
          <w:color w:val="0D0D0D"/>
          <w:rtl/>
        </w:rPr>
        <w:t xml:space="preserve"> </w:t>
      </w:r>
      <w:r w:rsidRPr="009C741C">
        <w:rPr>
          <w:rFonts w:ascii="&amp;quot" w:hAnsi="&amp;quot" w:cs="Times New Roman" w:hint="eastAsia"/>
          <w:b/>
          <w:bCs/>
          <w:color w:val="0D0D0D"/>
          <w:rtl/>
        </w:rPr>
        <w:t>والأرض</w:t>
      </w:r>
      <w:r w:rsidRPr="009C741C">
        <w:rPr>
          <w:rFonts w:ascii="&amp;quot" w:hAnsi="&amp;quot" w:cs="Times New Roman"/>
          <w:b/>
          <w:bCs/>
          <w:color w:val="0D0D0D"/>
        </w:rPr>
        <w:t xml:space="preserve"> .</w:t>
      </w:r>
    </w:p>
    <w:p w:rsidR="00FA602C" w:rsidRPr="009C741C" w:rsidRDefault="00FA602C">
      <w:pPr>
        <w:rPr>
          <w:color w:val="0D0D0D"/>
        </w:rPr>
      </w:pPr>
    </w:p>
    <w:sectPr w:rsidR="00FA602C" w:rsidRPr="009C741C" w:rsidSect="0053415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741C"/>
    <w:rsid w:val="000810FE"/>
    <w:rsid w:val="00315629"/>
    <w:rsid w:val="0053415E"/>
    <w:rsid w:val="009C741C"/>
    <w:rsid w:val="009E28CA"/>
    <w:rsid w:val="00FA6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15E"/>
    <w:pPr>
      <w:bidi/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9C741C"/>
    <w:pPr>
      <w:bidi w:val="0"/>
      <w:spacing w:before="100" w:beforeAutospacing="1" w:after="100" w:afterAutospacing="1" w:line="240" w:lineRule="auto"/>
      <w:outlineLvl w:val="0"/>
    </w:pPr>
    <w:rPr>
      <w:rFonts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9C741C"/>
    <w:pPr>
      <w:bidi w:val="0"/>
      <w:spacing w:before="100" w:beforeAutospacing="1" w:after="100" w:afterAutospacing="1" w:line="240" w:lineRule="auto"/>
      <w:outlineLvl w:val="1"/>
    </w:pPr>
    <w:rPr>
      <w:rFonts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741C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C741C"/>
    <w:rPr>
      <w:rFonts w:ascii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rsid w:val="009C741C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C741C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randomcolor">
    <w:name w:val="randomcolor"/>
    <w:basedOn w:val="Normal"/>
    <w:uiPriority w:val="99"/>
    <w:rsid w:val="009C741C"/>
    <w:pPr>
      <w:shd w:val="clear" w:color="auto" w:fill="FCE9FA"/>
      <w:bidi w:val="0"/>
      <w:spacing w:before="100" w:beforeAutospacing="1" w:after="100" w:afterAutospacing="1" w:line="240" w:lineRule="auto"/>
    </w:pPr>
    <w:rPr>
      <w:rFonts w:cs="Times New Roman"/>
      <w:b/>
      <w:bCs/>
      <w:color w:val="039308"/>
    </w:rPr>
  </w:style>
  <w:style w:type="paragraph" w:customStyle="1" w:styleId="page">
    <w:name w:val="page"/>
    <w:basedOn w:val="Normal"/>
    <w:uiPriority w:val="99"/>
    <w:rsid w:val="009C741C"/>
    <w:pPr>
      <w:shd w:val="clear" w:color="auto" w:fill="D4E4EA"/>
      <w:bidi w:val="0"/>
      <w:spacing w:before="100" w:beforeAutospacing="1" w:after="100" w:afterAutospacing="1" w:line="240" w:lineRule="auto"/>
    </w:pPr>
    <w:rPr>
      <w:rFonts w:cs="Times New Roman"/>
      <w:b/>
      <w:bCs/>
      <w:color w:val="2386A2"/>
    </w:rPr>
  </w:style>
  <w:style w:type="paragraph" w:customStyle="1" w:styleId="tborder">
    <w:name w:val="tborder"/>
    <w:basedOn w:val="Normal"/>
    <w:uiPriority w:val="99"/>
    <w:rsid w:val="009C741C"/>
    <w:pPr>
      <w:pBdr>
        <w:top w:val="single" w:sz="6" w:space="0" w:color="ECF4F7"/>
        <w:left w:val="single" w:sz="6" w:space="0" w:color="ECF4F7"/>
        <w:bottom w:val="single" w:sz="6" w:space="0" w:color="ECF4F7"/>
        <w:right w:val="single" w:sz="6" w:space="0" w:color="ECF4F7"/>
      </w:pBdr>
      <w:shd w:val="clear" w:color="auto" w:fill="ECF4F7"/>
      <w:bidi w:val="0"/>
      <w:spacing w:before="100" w:beforeAutospacing="1" w:after="100" w:afterAutospacing="1" w:line="240" w:lineRule="auto"/>
    </w:pPr>
    <w:rPr>
      <w:rFonts w:cs="Times New Roman"/>
      <w:b/>
      <w:bCs/>
      <w:color w:val="4191B4"/>
    </w:rPr>
  </w:style>
  <w:style w:type="paragraph" w:customStyle="1" w:styleId="tcat">
    <w:name w:val="tcat"/>
    <w:basedOn w:val="Normal"/>
    <w:uiPriority w:val="99"/>
    <w:rsid w:val="009C741C"/>
    <w:pPr>
      <w:shd w:val="clear" w:color="auto" w:fill="81C0CC"/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catalink">
    <w:name w:val="tcat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catavisited">
    <w:name w:val="tcat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catahover">
    <w:name w:val="tcat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5FAFE"/>
    </w:rPr>
  </w:style>
  <w:style w:type="paragraph" w:customStyle="1" w:styleId="thead">
    <w:name w:val="thead"/>
    <w:basedOn w:val="Normal"/>
    <w:uiPriority w:val="99"/>
    <w:rsid w:val="009C741C"/>
    <w:pPr>
      <w:shd w:val="clear" w:color="auto" w:fill="93CB80"/>
      <w:bidi w:val="0"/>
      <w:spacing w:before="100" w:beforeAutospacing="1" w:after="100" w:afterAutospacing="1" w:line="240" w:lineRule="auto"/>
    </w:pPr>
    <w:rPr>
      <w:rFonts w:ascii="Tahoma" w:hAnsi="Tahoma" w:cs="Tahoma"/>
      <w:b/>
      <w:bCs/>
      <w:color w:val="FFFFFF"/>
      <w:sz w:val="17"/>
      <w:szCs w:val="17"/>
    </w:rPr>
  </w:style>
  <w:style w:type="paragraph" w:customStyle="1" w:styleId="theadalink">
    <w:name w:val="thead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headavisited">
    <w:name w:val="thead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headahover">
    <w:name w:val="thead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00"/>
    </w:rPr>
  </w:style>
  <w:style w:type="paragraph" w:customStyle="1" w:styleId="tfoot">
    <w:name w:val="tfoot"/>
    <w:basedOn w:val="Normal"/>
    <w:uiPriority w:val="99"/>
    <w:rsid w:val="009C741C"/>
    <w:pPr>
      <w:shd w:val="clear" w:color="auto" w:fill="81C0CC"/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footalink">
    <w:name w:val="tfoot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footavisited">
    <w:name w:val="tfoot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tfootahover">
    <w:name w:val="tfoot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4F4F4"/>
      <w:u w:val="single"/>
    </w:rPr>
  </w:style>
  <w:style w:type="paragraph" w:customStyle="1" w:styleId="alt1">
    <w:name w:val="alt1"/>
    <w:basedOn w:val="Normal"/>
    <w:uiPriority w:val="99"/>
    <w:rsid w:val="009C741C"/>
    <w:pPr>
      <w:shd w:val="clear" w:color="auto" w:fill="FFFFFF"/>
      <w:bidi w:val="0"/>
      <w:spacing w:before="100" w:beforeAutospacing="1" w:after="100" w:afterAutospacing="1" w:line="240" w:lineRule="auto"/>
    </w:pPr>
    <w:rPr>
      <w:rFonts w:cs="Times New Roman"/>
      <w:b/>
      <w:bCs/>
      <w:color w:val="629C50"/>
    </w:rPr>
  </w:style>
  <w:style w:type="paragraph" w:customStyle="1" w:styleId="alt1active">
    <w:name w:val="alt1active"/>
    <w:basedOn w:val="Normal"/>
    <w:uiPriority w:val="99"/>
    <w:rsid w:val="009C741C"/>
    <w:pPr>
      <w:shd w:val="clear" w:color="auto" w:fill="FFFFFF"/>
      <w:bidi w:val="0"/>
      <w:spacing w:before="100" w:beforeAutospacing="1" w:after="100" w:afterAutospacing="1" w:line="240" w:lineRule="auto"/>
    </w:pPr>
    <w:rPr>
      <w:rFonts w:cs="Times New Roman"/>
      <w:b/>
      <w:bCs/>
      <w:color w:val="629C50"/>
    </w:rPr>
  </w:style>
  <w:style w:type="paragraph" w:customStyle="1" w:styleId="alt1alink">
    <w:name w:val="alt1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2386A2"/>
    </w:rPr>
  </w:style>
  <w:style w:type="paragraph" w:customStyle="1" w:styleId="alt1activealink">
    <w:name w:val="alt1active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2386A2"/>
    </w:rPr>
  </w:style>
  <w:style w:type="paragraph" w:customStyle="1" w:styleId="alt1avisited">
    <w:name w:val="alt1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2386A2"/>
    </w:rPr>
  </w:style>
  <w:style w:type="paragraph" w:customStyle="1" w:styleId="alt1activeavisited">
    <w:name w:val="alt1active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2386A2"/>
    </w:rPr>
  </w:style>
  <w:style w:type="paragraph" w:customStyle="1" w:styleId="alt1ahover">
    <w:name w:val="alt1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BF1F00"/>
      <w:u w:val="single"/>
    </w:rPr>
  </w:style>
  <w:style w:type="paragraph" w:customStyle="1" w:styleId="alt1activeahover">
    <w:name w:val="alt1active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BF1F00"/>
      <w:u w:val="single"/>
    </w:rPr>
  </w:style>
  <w:style w:type="paragraph" w:customStyle="1" w:styleId="alt2">
    <w:name w:val="alt2"/>
    <w:basedOn w:val="Normal"/>
    <w:uiPriority w:val="99"/>
    <w:rsid w:val="009C741C"/>
    <w:pPr>
      <w:shd w:val="clear" w:color="auto" w:fill="F6FAFC"/>
      <w:bidi w:val="0"/>
      <w:spacing w:before="100" w:beforeAutospacing="1" w:after="100" w:afterAutospacing="1" w:line="240" w:lineRule="auto"/>
    </w:pPr>
    <w:rPr>
      <w:rFonts w:cs="Times New Roman"/>
      <w:b/>
      <w:bCs/>
      <w:color w:val="629C50"/>
    </w:rPr>
  </w:style>
  <w:style w:type="paragraph" w:customStyle="1" w:styleId="alt2active">
    <w:name w:val="alt2active"/>
    <w:basedOn w:val="Normal"/>
    <w:uiPriority w:val="99"/>
    <w:rsid w:val="009C741C"/>
    <w:pPr>
      <w:shd w:val="clear" w:color="auto" w:fill="F6FAFC"/>
      <w:bidi w:val="0"/>
      <w:spacing w:before="100" w:beforeAutospacing="1" w:after="100" w:afterAutospacing="1" w:line="240" w:lineRule="auto"/>
    </w:pPr>
    <w:rPr>
      <w:rFonts w:cs="Times New Roman"/>
      <w:b/>
      <w:bCs/>
      <w:color w:val="629C50"/>
    </w:rPr>
  </w:style>
  <w:style w:type="paragraph" w:customStyle="1" w:styleId="alt2alink">
    <w:name w:val="alt2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4191B4"/>
    </w:rPr>
  </w:style>
  <w:style w:type="paragraph" w:customStyle="1" w:styleId="alt2activealink">
    <w:name w:val="alt2active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4191B4"/>
    </w:rPr>
  </w:style>
  <w:style w:type="paragraph" w:customStyle="1" w:styleId="alt2avisited">
    <w:name w:val="alt2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4191B4"/>
    </w:rPr>
  </w:style>
  <w:style w:type="paragraph" w:customStyle="1" w:styleId="alt2activeavisited">
    <w:name w:val="alt2active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4191B4"/>
    </w:rPr>
  </w:style>
  <w:style w:type="paragraph" w:customStyle="1" w:styleId="alt2ahover">
    <w:name w:val="alt2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4191B4"/>
      <w:u w:val="single"/>
    </w:rPr>
  </w:style>
  <w:style w:type="paragraph" w:customStyle="1" w:styleId="alt2activeahover">
    <w:name w:val="alt2active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4191B4"/>
      <w:u w:val="single"/>
    </w:rPr>
  </w:style>
  <w:style w:type="paragraph" w:customStyle="1" w:styleId="inlinemod">
    <w:name w:val="inlinemod"/>
    <w:basedOn w:val="Normal"/>
    <w:uiPriority w:val="99"/>
    <w:rsid w:val="009C741C"/>
    <w:pPr>
      <w:shd w:val="clear" w:color="auto" w:fill="FFFFCC"/>
      <w:bidi w:val="0"/>
      <w:spacing w:before="100" w:beforeAutospacing="1" w:after="100" w:afterAutospacing="1" w:line="240" w:lineRule="auto"/>
    </w:pPr>
    <w:rPr>
      <w:rFonts w:cs="Times New Roman"/>
      <w:b/>
      <w:bCs/>
      <w:color w:val="000000"/>
    </w:rPr>
  </w:style>
  <w:style w:type="paragraph" w:customStyle="1" w:styleId="wysiwyg">
    <w:name w:val="wysiwyg"/>
    <w:basedOn w:val="Normal"/>
    <w:uiPriority w:val="99"/>
    <w:rsid w:val="009C741C"/>
    <w:pPr>
      <w:shd w:val="clear" w:color="auto" w:fill="ECF5FA"/>
      <w:bidi w:val="0"/>
      <w:spacing w:before="75" w:after="150" w:line="240" w:lineRule="auto"/>
      <w:ind w:left="150" w:right="150"/>
    </w:pPr>
    <w:rPr>
      <w:rFonts w:cs="Times New Roman"/>
      <w:b/>
      <w:bCs/>
      <w:color w:val="629C50"/>
    </w:rPr>
  </w:style>
  <w:style w:type="paragraph" w:customStyle="1" w:styleId="wysiwygalink">
    <w:name w:val="wysiwyg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wysiwygavisited">
    <w:name w:val="wysiwyg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wysiwygahover">
    <w:name w:val="wysiwyg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bginput">
    <w:name w:val="bginput"/>
    <w:basedOn w:val="Normal"/>
    <w:uiPriority w:val="99"/>
    <w:rsid w:val="009C741C"/>
    <w:pPr>
      <w:pBdr>
        <w:top w:val="single" w:sz="6" w:space="0" w:color="3F8FB0"/>
        <w:left w:val="single" w:sz="6" w:space="0" w:color="3F8FB0"/>
        <w:bottom w:val="single" w:sz="6" w:space="0" w:color="3F8FB0"/>
        <w:right w:val="single" w:sz="6" w:space="0" w:color="3F8FB0"/>
      </w:pBdr>
      <w:shd w:val="clear" w:color="auto" w:fill="ECF5FA"/>
      <w:bidi w:val="0"/>
      <w:spacing w:before="100" w:beforeAutospacing="1" w:after="100" w:afterAutospacing="1" w:line="240" w:lineRule="auto"/>
    </w:pPr>
    <w:rPr>
      <w:rFonts w:cs="Times New Roman"/>
      <w:b/>
      <w:bCs/>
      <w:color w:val="629C50"/>
    </w:rPr>
  </w:style>
  <w:style w:type="paragraph" w:customStyle="1" w:styleId="button">
    <w:name w:val="button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smallfont">
    <w:name w:val="smallfont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time">
    <w:name w:val="time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2386A2"/>
    </w:rPr>
  </w:style>
  <w:style w:type="paragraph" w:customStyle="1" w:styleId="navbar">
    <w:name w:val="navba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highlight">
    <w:name w:val="highlight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0000"/>
    </w:rPr>
  </w:style>
  <w:style w:type="paragraph" w:customStyle="1" w:styleId="fjsel">
    <w:name w:val="fjsel"/>
    <w:basedOn w:val="Normal"/>
    <w:uiPriority w:val="99"/>
    <w:rsid w:val="009C741C"/>
    <w:pPr>
      <w:shd w:val="clear" w:color="auto" w:fill="666666"/>
      <w:bidi w:val="0"/>
      <w:spacing w:before="100" w:beforeAutospacing="1" w:after="100" w:afterAutospacing="1" w:line="240" w:lineRule="auto"/>
    </w:pPr>
    <w:rPr>
      <w:rFonts w:cs="Times New Roman"/>
      <w:b/>
      <w:bCs/>
      <w:color w:val="CCCCCC"/>
    </w:rPr>
  </w:style>
  <w:style w:type="paragraph" w:customStyle="1" w:styleId="fjdpth0">
    <w:name w:val="fjdpth0"/>
    <w:basedOn w:val="Normal"/>
    <w:uiPriority w:val="99"/>
    <w:rsid w:val="009C741C"/>
    <w:pPr>
      <w:shd w:val="clear" w:color="auto" w:fill="F7F7F7"/>
      <w:bidi w:val="0"/>
      <w:spacing w:before="100" w:beforeAutospacing="1" w:after="100" w:afterAutospacing="1" w:line="240" w:lineRule="auto"/>
    </w:pPr>
    <w:rPr>
      <w:rFonts w:cs="Times New Roman"/>
      <w:b/>
      <w:bCs/>
      <w:color w:val="666666"/>
    </w:rPr>
  </w:style>
  <w:style w:type="paragraph" w:customStyle="1" w:styleId="panel">
    <w:name w:val="panel"/>
    <w:basedOn w:val="Normal"/>
    <w:uiPriority w:val="99"/>
    <w:rsid w:val="009C741C"/>
    <w:pPr>
      <w:shd w:val="clear" w:color="auto" w:fill="FFFFFF"/>
      <w:bidi w:val="0"/>
      <w:spacing w:before="100" w:beforeAutospacing="1" w:after="100" w:afterAutospacing="1" w:line="240" w:lineRule="auto"/>
    </w:pPr>
    <w:rPr>
      <w:rFonts w:cs="Times New Roman"/>
      <w:b/>
      <w:bCs/>
      <w:color w:val="000000"/>
    </w:rPr>
  </w:style>
  <w:style w:type="paragraph" w:customStyle="1" w:styleId="panelsurround">
    <w:name w:val="panelsurround"/>
    <w:basedOn w:val="Normal"/>
    <w:uiPriority w:val="99"/>
    <w:rsid w:val="009C741C"/>
    <w:pPr>
      <w:shd w:val="clear" w:color="auto" w:fill="FFFFFF"/>
      <w:bidi w:val="0"/>
      <w:spacing w:before="100" w:beforeAutospacing="1" w:after="100" w:afterAutospacing="1" w:line="240" w:lineRule="auto"/>
    </w:pPr>
    <w:rPr>
      <w:rFonts w:cs="Times New Roman"/>
      <w:b/>
      <w:bCs/>
      <w:color w:val="000000"/>
    </w:rPr>
  </w:style>
  <w:style w:type="paragraph" w:customStyle="1" w:styleId="vbmenucontrol">
    <w:name w:val="vbmenu_control"/>
    <w:basedOn w:val="Normal"/>
    <w:uiPriority w:val="99"/>
    <w:rsid w:val="009C741C"/>
    <w:pPr>
      <w:shd w:val="clear" w:color="auto" w:fill="81C0CC"/>
      <w:bidi w:val="0"/>
      <w:spacing w:before="100" w:beforeAutospacing="1" w:after="100" w:afterAutospacing="1" w:line="240" w:lineRule="auto"/>
    </w:pPr>
    <w:rPr>
      <w:rFonts w:ascii="Tahoma" w:hAnsi="Tahoma" w:cs="Tahoma"/>
      <w:b/>
      <w:bCs/>
      <w:color w:val="FFFFFF"/>
      <w:sz w:val="17"/>
      <w:szCs w:val="17"/>
    </w:rPr>
  </w:style>
  <w:style w:type="paragraph" w:customStyle="1" w:styleId="vbmenucontrolalink">
    <w:name w:val="vbmenu_control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vbmenucontrolavisited">
    <w:name w:val="vbmenu_control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vbmenucontrolahover">
    <w:name w:val="vbmenu_control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  <w:u w:val="single"/>
    </w:rPr>
  </w:style>
  <w:style w:type="paragraph" w:customStyle="1" w:styleId="vbmenupopup">
    <w:name w:val="vbmenu_popup"/>
    <w:basedOn w:val="Normal"/>
    <w:uiPriority w:val="99"/>
    <w:rsid w:val="009C741C"/>
    <w:pPr>
      <w:shd w:val="clear" w:color="auto" w:fill="FFFFFF"/>
      <w:bidi w:val="0"/>
      <w:spacing w:before="100" w:beforeAutospacing="1" w:after="100" w:afterAutospacing="1" w:line="240" w:lineRule="auto"/>
    </w:pPr>
    <w:rPr>
      <w:rFonts w:cs="Times New Roman"/>
      <w:b/>
      <w:bCs/>
      <w:color w:val="000000"/>
    </w:rPr>
  </w:style>
  <w:style w:type="paragraph" w:customStyle="1" w:styleId="vbmenuoption">
    <w:name w:val="vbmenu_option"/>
    <w:basedOn w:val="Normal"/>
    <w:uiPriority w:val="99"/>
    <w:rsid w:val="009C741C"/>
    <w:pPr>
      <w:shd w:val="clear" w:color="auto" w:fill="F2F9FF"/>
      <w:bidi w:val="0"/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vbmenuoptionalink">
    <w:name w:val="vbmenu_option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80BBF5"/>
    </w:rPr>
  </w:style>
  <w:style w:type="paragraph" w:customStyle="1" w:styleId="vbmenuoptionavisited">
    <w:name w:val="vbmenu_option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80BBF5"/>
    </w:rPr>
  </w:style>
  <w:style w:type="paragraph" w:customStyle="1" w:styleId="vbmenuoptionahover">
    <w:name w:val="vbmenu_option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vbmenuhilite">
    <w:name w:val="vbmenu_hilite"/>
    <w:basedOn w:val="Normal"/>
    <w:uiPriority w:val="99"/>
    <w:rsid w:val="009C741C"/>
    <w:pPr>
      <w:shd w:val="clear" w:color="auto" w:fill="C7E2FC"/>
      <w:bidi w:val="0"/>
      <w:spacing w:before="100" w:beforeAutospacing="1" w:after="100" w:afterAutospacing="1" w:line="240" w:lineRule="auto"/>
    </w:pPr>
    <w:rPr>
      <w:rFonts w:ascii="Tahoma" w:hAnsi="Tahoma" w:cs="Tahoma"/>
      <w:b/>
      <w:bCs/>
      <w:color w:val="FFFFFF"/>
      <w:sz w:val="17"/>
      <w:szCs w:val="17"/>
    </w:rPr>
  </w:style>
  <w:style w:type="paragraph" w:customStyle="1" w:styleId="vbmenuhilitealink">
    <w:name w:val="vbmenu_hilite_alink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vbmenuhiliteavisited">
    <w:name w:val="vbmenu_hilite_avisited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vbmenuhiliteahover">
    <w:name w:val="vbmenu_hilite_ahov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FFFFFF"/>
    </w:rPr>
  </w:style>
  <w:style w:type="paragraph" w:customStyle="1" w:styleId="bigusername">
    <w:name w:val="bigusername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sz w:val="28"/>
      <w:szCs w:val="28"/>
    </w:rPr>
  </w:style>
  <w:style w:type="paragraph" w:customStyle="1" w:styleId="shade">
    <w:name w:val="shade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777777"/>
    </w:rPr>
  </w:style>
  <w:style w:type="paragraph" w:customStyle="1" w:styleId="fieldset">
    <w:name w:val="fieldset"/>
    <w:basedOn w:val="Normal"/>
    <w:uiPriority w:val="99"/>
    <w:rsid w:val="009C741C"/>
    <w:pPr>
      <w:bidi w:val="0"/>
      <w:spacing w:before="100" w:beforeAutospacing="1" w:after="90" w:line="240" w:lineRule="auto"/>
    </w:pPr>
    <w:rPr>
      <w:rFonts w:cs="Times New Roman"/>
      <w:b/>
      <w:bCs/>
      <w:sz w:val="17"/>
      <w:szCs w:val="17"/>
    </w:rPr>
  </w:style>
  <w:style w:type="paragraph" w:customStyle="1" w:styleId="normal0">
    <w:name w:val="normal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</w:rPr>
  </w:style>
  <w:style w:type="paragraph" w:customStyle="1" w:styleId="inlineimg">
    <w:name w:val="inlineimg"/>
    <w:basedOn w:val="Normal"/>
    <w:uiPriority w:val="99"/>
    <w:rsid w:val="009C741C"/>
    <w:pPr>
      <w:bidi w:val="0"/>
      <w:spacing w:before="100" w:beforeAutospacing="1" w:after="100" w:afterAutospacing="1" w:line="240" w:lineRule="auto"/>
      <w:textAlignment w:val="center"/>
    </w:pPr>
    <w:rPr>
      <w:rFonts w:cs="Times New Roman"/>
      <w:b/>
      <w:bCs/>
    </w:rPr>
  </w:style>
  <w:style w:type="paragraph" w:customStyle="1" w:styleId="underline">
    <w:name w:val="underline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u w:val="single"/>
    </w:rPr>
  </w:style>
  <w:style w:type="paragraph" w:customStyle="1" w:styleId="floatcontainer">
    <w:name w:val="floatcontainer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blockrow">
    <w:name w:val="block_row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</w:rPr>
  </w:style>
  <w:style w:type="paragraph" w:customStyle="1" w:styleId="shade1">
    <w:name w:val="shade1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DDDDDD"/>
    </w:rPr>
  </w:style>
  <w:style w:type="paragraph" w:customStyle="1" w:styleId="shade2">
    <w:name w:val="shade2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DDDDDD"/>
    </w:rPr>
  </w:style>
  <w:style w:type="paragraph" w:customStyle="1" w:styleId="shade3">
    <w:name w:val="shade3"/>
    <w:basedOn w:val="Normal"/>
    <w:uiPriority w:val="99"/>
    <w:rsid w:val="009C741C"/>
    <w:pPr>
      <w:bidi w:val="0"/>
      <w:spacing w:before="100" w:beforeAutospacing="1" w:after="100" w:afterAutospacing="1" w:line="240" w:lineRule="auto"/>
    </w:pPr>
    <w:rPr>
      <w:rFonts w:cs="Times New Roman"/>
      <w:b/>
      <w:bCs/>
      <w:color w:val="DDDD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1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1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17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17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16</Pages>
  <Words>4570</Words>
  <Characters>26055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AMC</cp:lastModifiedBy>
  <cp:revision>4</cp:revision>
  <dcterms:created xsi:type="dcterms:W3CDTF">2012-02-02T10:46:00Z</dcterms:created>
  <dcterms:modified xsi:type="dcterms:W3CDTF">2013-01-19T08:25:00Z</dcterms:modified>
</cp:coreProperties>
</file>